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91" w:rsidRDefault="00057391" w:rsidP="004A4765">
      <w:pPr>
        <w:ind w:left="3600" w:firstLine="720"/>
        <w:rPr>
          <w:b/>
          <w:szCs w:val="28"/>
        </w:rPr>
      </w:pPr>
      <w:r w:rsidRPr="00A23FF6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057391" w:rsidRPr="003B693E" w:rsidRDefault="00057391" w:rsidP="004A4765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057391" w:rsidRPr="003B693E" w:rsidRDefault="00057391" w:rsidP="004A4765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057391" w:rsidRPr="003B693E" w:rsidRDefault="00057391" w:rsidP="004A47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057391" w:rsidRPr="003B693E" w:rsidRDefault="00057391" w:rsidP="004A476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057391" w:rsidRPr="003B693E" w:rsidRDefault="00057391" w:rsidP="004A476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57391" w:rsidRPr="003B693E" w:rsidRDefault="00057391" w:rsidP="004A476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057391" w:rsidRDefault="00057391" w:rsidP="004A476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57391" w:rsidRPr="003B693E" w:rsidRDefault="00057391" w:rsidP="004A476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57391" w:rsidRPr="003B693E" w:rsidRDefault="00057391" w:rsidP="004A476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057391" w:rsidRPr="003B693E" w:rsidRDefault="00057391" w:rsidP="004A476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057391" w:rsidRPr="003B693E" w:rsidRDefault="00057391" w:rsidP="004A476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208</w:t>
      </w:r>
    </w:p>
    <w:p w:rsidR="00057391" w:rsidRPr="003B693E" w:rsidRDefault="00057391" w:rsidP="004A476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057391" w:rsidRPr="003B693E" w:rsidRDefault="00057391" w:rsidP="004A476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057391" w:rsidRPr="003B693E" w:rsidRDefault="00057391" w:rsidP="004A476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057391" w:rsidRPr="003B693E" w:rsidRDefault="00057391" w:rsidP="004A476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буд.№11 вул. М.Кривоноса</w:t>
      </w:r>
    </w:p>
    <w:p w:rsidR="00057391" w:rsidRPr="003B693E" w:rsidRDefault="00057391" w:rsidP="004A4765">
      <w:pPr>
        <w:widowControl w:val="0"/>
        <w:autoSpaceDE w:val="0"/>
        <w:jc w:val="both"/>
        <w:rPr>
          <w:rFonts w:ascii="Times New Roman" w:hAnsi="Times New Roman"/>
        </w:rPr>
      </w:pPr>
    </w:p>
    <w:p w:rsidR="00057391" w:rsidRPr="003B693E" w:rsidRDefault="00057391" w:rsidP="00F162F7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057391" w:rsidRPr="003B693E" w:rsidRDefault="00057391" w:rsidP="004A476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057391" w:rsidRPr="003B693E" w:rsidRDefault="00057391" w:rsidP="004A4765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2,709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№11 по вул.. М.Кривоноса</w:t>
      </w:r>
    </w:p>
    <w:p w:rsidR="00057391" w:rsidRPr="003B693E" w:rsidRDefault="00057391" w:rsidP="004A476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№11, що по вул.. М.Кривоноса.</w:t>
      </w:r>
    </w:p>
    <w:p w:rsidR="00057391" w:rsidRPr="003B693E" w:rsidRDefault="00057391" w:rsidP="004A476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№11 по вул.. М.Кривоноса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 xml:space="preserve">ом </w:t>
      </w:r>
      <w:r w:rsidRPr="003B693E">
        <w:rPr>
          <w:rFonts w:ascii="Times New Roman" w:hAnsi="Times New Roman"/>
        </w:rPr>
        <w:t>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057391" w:rsidRPr="003B693E" w:rsidRDefault="00057391" w:rsidP="004A476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057391" w:rsidRPr="003B693E" w:rsidRDefault="00057391" w:rsidP="004A476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057391" w:rsidRPr="003B693E" w:rsidRDefault="00057391" w:rsidP="004A476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057391" w:rsidRDefault="00057391" w:rsidP="004A476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057391" w:rsidRPr="00DC72A5" w:rsidRDefault="00057391" w:rsidP="00F162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057391" w:rsidRPr="00DC72A5" w:rsidRDefault="00057391" w:rsidP="00F162F7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208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057391" w:rsidRPr="00DC72A5" w:rsidRDefault="00057391" w:rsidP="00F162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7391" w:rsidRPr="00DC72A5" w:rsidRDefault="00057391" w:rsidP="00F162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7391" w:rsidRPr="00DC72A5" w:rsidRDefault="00057391" w:rsidP="00F162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057391" w:rsidRPr="00DC72A5" w:rsidRDefault="00057391" w:rsidP="00F162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М.Кривоноса, 11 </w:t>
      </w:r>
    </w:p>
    <w:p w:rsidR="00057391" w:rsidRPr="00DC72A5" w:rsidRDefault="00057391" w:rsidP="00F162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057391" w:rsidRPr="00DC72A5" w:rsidRDefault="00057391" w:rsidP="00F162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057391" w:rsidRDefault="00057391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057391" w:rsidRPr="001B122D" w:rsidTr="002E5D63">
        <w:trPr>
          <w:trHeight w:val="527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057391" w:rsidRPr="001B122D" w:rsidRDefault="00057391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B122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1B122D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1B122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057391" w:rsidRPr="001B122D" w:rsidTr="002E5D63">
        <w:trPr>
          <w:trHeight w:val="448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057391" w:rsidRPr="001B122D" w:rsidRDefault="00057391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0,412</w:t>
            </w:r>
          </w:p>
        </w:tc>
      </w:tr>
      <w:tr w:rsidR="00057391" w:rsidRPr="001B122D" w:rsidTr="002E5D63">
        <w:trPr>
          <w:trHeight w:val="336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057391" w:rsidRPr="001B122D" w:rsidRDefault="00057391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0,434</w:t>
            </w:r>
          </w:p>
        </w:tc>
      </w:tr>
      <w:tr w:rsidR="00057391" w:rsidRPr="001B122D" w:rsidTr="002E5D63">
        <w:trPr>
          <w:trHeight w:val="264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057391" w:rsidRPr="001B122D" w:rsidRDefault="00057391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7391" w:rsidRPr="001B122D" w:rsidTr="002E5D63">
        <w:trPr>
          <w:trHeight w:val="264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7391" w:rsidRPr="001B122D" w:rsidTr="002E5D63">
        <w:trPr>
          <w:trHeight w:val="264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057391" w:rsidRPr="001B122D" w:rsidRDefault="00057391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0,248</w:t>
            </w:r>
          </w:p>
        </w:tc>
      </w:tr>
      <w:tr w:rsidR="00057391" w:rsidRPr="001B122D" w:rsidTr="002E5D63">
        <w:trPr>
          <w:trHeight w:val="2760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057391" w:rsidRPr="001B122D" w:rsidRDefault="00057391" w:rsidP="00736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1,138</w:t>
            </w:r>
          </w:p>
        </w:tc>
      </w:tr>
      <w:tr w:rsidR="00057391" w:rsidRPr="001B122D" w:rsidTr="002E5D63">
        <w:trPr>
          <w:trHeight w:val="596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1,041</w:t>
            </w:r>
          </w:p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0,511</w:t>
            </w:r>
          </w:p>
          <w:p w:rsidR="00057391" w:rsidRPr="001B122D" w:rsidRDefault="00057391" w:rsidP="00736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0,530</w:t>
            </w:r>
          </w:p>
        </w:tc>
      </w:tr>
      <w:tr w:rsidR="00057391" w:rsidRPr="001B122D" w:rsidTr="002E5D63">
        <w:trPr>
          <w:trHeight w:val="264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057391" w:rsidRPr="001B122D" w:rsidRDefault="00057391" w:rsidP="00736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057391" w:rsidRPr="001B122D" w:rsidTr="002E5D63">
        <w:trPr>
          <w:trHeight w:val="264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057391" w:rsidRPr="001B122D" w:rsidRDefault="00057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057391" w:rsidRPr="001B122D" w:rsidRDefault="00057391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057391" w:rsidRPr="001B122D" w:rsidTr="002E5D63">
        <w:trPr>
          <w:trHeight w:val="264"/>
          <w:jc w:val="center"/>
        </w:trPr>
        <w:tc>
          <w:tcPr>
            <w:tcW w:w="901" w:type="dxa"/>
          </w:tcPr>
          <w:p w:rsidR="00057391" w:rsidRPr="001B122D" w:rsidRDefault="00057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57391" w:rsidRPr="00CB5CC3" w:rsidRDefault="00057391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057391" w:rsidRPr="001B122D" w:rsidRDefault="00057391" w:rsidP="00736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22D">
              <w:rPr>
                <w:rFonts w:ascii="Times New Roman" w:hAnsi="Times New Roman"/>
                <w:color w:val="000000"/>
                <w:sz w:val="24"/>
                <w:szCs w:val="24"/>
              </w:rPr>
              <w:t>3,440</w:t>
            </w:r>
          </w:p>
        </w:tc>
      </w:tr>
    </w:tbl>
    <w:p w:rsidR="00057391" w:rsidRDefault="00057391" w:rsidP="00CB5CC3">
      <w:pPr>
        <w:spacing w:after="0" w:line="240" w:lineRule="auto"/>
        <w:ind w:left="360"/>
        <w:jc w:val="both"/>
        <w:rPr>
          <w:color w:val="000000"/>
        </w:rPr>
      </w:pPr>
    </w:p>
    <w:p w:rsidR="00057391" w:rsidRDefault="00057391" w:rsidP="00CB5CC3">
      <w:pPr>
        <w:spacing w:after="0" w:line="240" w:lineRule="auto"/>
        <w:ind w:left="360"/>
        <w:jc w:val="both"/>
        <w:rPr>
          <w:color w:val="000000"/>
        </w:rPr>
      </w:pPr>
    </w:p>
    <w:p w:rsidR="00057391" w:rsidRPr="00DC72A5" w:rsidRDefault="00057391" w:rsidP="00F162F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057391" w:rsidRDefault="00057391" w:rsidP="00F162F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57391" w:rsidRDefault="00057391" w:rsidP="00F162F7">
      <w:pPr>
        <w:spacing w:after="0" w:line="240" w:lineRule="auto"/>
        <w:ind w:left="360"/>
        <w:jc w:val="both"/>
        <w:rPr>
          <w:color w:val="000000"/>
        </w:rPr>
      </w:pPr>
    </w:p>
    <w:p w:rsidR="00057391" w:rsidRDefault="00057391" w:rsidP="00F162F7">
      <w:pPr>
        <w:spacing w:after="0" w:line="240" w:lineRule="auto"/>
        <w:ind w:left="360"/>
        <w:jc w:val="both"/>
        <w:rPr>
          <w:color w:val="000000"/>
        </w:rPr>
      </w:pPr>
    </w:p>
    <w:p w:rsidR="00057391" w:rsidRPr="00703542" w:rsidRDefault="00057391" w:rsidP="00F162F7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057391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7391" w:rsidRPr="005459CC" w:rsidRDefault="00057391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7391" w:rsidRPr="005459CC" w:rsidRDefault="00057391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7391" w:rsidRPr="005459CC" w:rsidRDefault="00057391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057391" w:rsidRPr="00AF1ABC" w:rsidRDefault="00057391" w:rsidP="00F162F7">
      <w:pPr>
        <w:spacing w:after="0" w:line="240" w:lineRule="auto"/>
        <w:ind w:left="360"/>
        <w:jc w:val="both"/>
      </w:pPr>
    </w:p>
    <w:sectPr w:rsidR="00057391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391" w:rsidRDefault="00057391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057391" w:rsidRDefault="00057391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391" w:rsidRDefault="00057391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057391" w:rsidRDefault="00057391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57391"/>
    <w:rsid w:val="000E350E"/>
    <w:rsid w:val="00167BD0"/>
    <w:rsid w:val="001B122D"/>
    <w:rsid w:val="001C394A"/>
    <w:rsid w:val="001F3980"/>
    <w:rsid w:val="002E5D63"/>
    <w:rsid w:val="00342094"/>
    <w:rsid w:val="003A3059"/>
    <w:rsid w:val="003B6670"/>
    <w:rsid w:val="003B693E"/>
    <w:rsid w:val="00432767"/>
    <w:rsid w:val="004806AE"/>
    <w:rsid w:val="004A4765"/>
    <w:rsid w:val="005108D2"/>
    <w:rsid w:val="005459CC"/>
    <w:rsid w:val="00567082"/>
    <w:rsid w:val="005A52A6"/>
    <w:rsid w:val="005C00EB"/>
    <w:rsid w:val="005D7BE1"/>
    <w:rsid w:val="005F7BF0"/>
    <w:rsid w:val="00614F78"/>
    <w:rsid w:val="00653327"/>
    <w:rsid w:val="0067529C"/>
    <w:rsid w:val="006A24FD"/>
    <w:rsid w:val="006B342B"/>
    <w:rsid w:val="006E0CC3"/>
    <w:rsid w:val="00703542"/>
    <w:rsid w:val="00704DF8"/>
    <w:rsid w:val="00730202"/>
    <w:rsid w:val="00736E2E"/>
    <w:rsid w:val="007676C9"/>
    <w:rsid w:val="007E28F3"/>
    <w:rsid w:val="007E6337"/>
    <w:rsid w:val="00843A8B"/>
    <w:rsid w:val="00856654"/>
    <w:rsid w:val="00861363"/>
    <w:rsid w:val="0087491E"/>
    <w:rsid w:val="00875085"/>
    <w:rsid w:val="00891127"/>
    <w:rsid w:val="008A3A0E"/>
    <w:rsid w:val="008D0698"/>
    <w:rsid w:val="008E0026"/>
    <w:rsid w:val="00907644"/>
    <w:rsid w:val="009677CB"/>
    <w:rsid w:val="00976E10"/>
    <w:rsid w:val="00A13011"/>
    <w:rsid w:val="00A23FF6"/>
    <w:rsid w:val="00A60517"/>
    <w:rsid w:val="00A82CDE"/>
    <w:rsid w:val="00AE78DE"/>
    <w:rsid w:val="00AF1ABC"/>
    <w:rsid w:val="00B24146"/>
    <w:rsid w:val="00BE2F04"/>
    <w:rsid w:val="00BE7802"/>
    <w:rsid w:val="00C23504"/>
    <w:rsid w:val="00C451F4"/>
    <w:rsid w:val="00C94A65"/>
    <w:rsid w:val="00CB5CC3"/>
    <w:rsid w:val="00CD116D"/>
    <w:rsid w:val="00D50196"/>
    <w:rsid w:val="00D80EFF"/>
    <w:rsid w:val="00D92CDA"/>
    <w:rsid w:val="00DB1B8E"/>
    <w:rsid w:val="00DC1C8E"/>
    <w:rsid w:val="00DC72A5"/>
    <w:rsid w:val="00E34435"/>
    <w:rsid w:val="00EA288E"/>
    <w:rsid w:val="00EB1314"/>
    <w:rsid w:val="00F162F7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476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A476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A4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47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8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2017-03-28T08:12:00Z</cp:lastPrinted>
  <dcterms:created xsi:type="dcterms:W3CDTF">2017-03-22T10:43:00Z</dcterms:created>
  <dcterms:modified xsi:type="dcterms:W3CDTF">2017-04-04T05:38:00Z</dcterms:modified>
</cp:coreProperties>
</file>